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77AE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MAJOUR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04729DA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Devon.</w:t>
      </w:r>
    </w:p>
    <w:p w14:paraId="151D494B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18576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B9B0B9" w14:textId="77777777" w:rsidR="00556EA9" w:rsidRDefault="00556EA9" w:rsidP="00556EA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Devon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D6D2A" w14:textId="77777777" w:rsidR="00556EA9" w:rsidRDefault="00556EA9" w:rsidP="00556EA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0011DACC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48038539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AAFA1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D08562" w14:textId="77777777" w:rsidR="00556EA9" w:rsidRDefault="00556EA9" w:rsidP="0055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52A56F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7EEC" w14:textId="77777777" w:rsidR="00556EA9" w:rsidRDefault="00556EA9" w:rsidP="009139A6">
      <w:r>
        <w:separator/>
      </w:r>
    </w:p>
  </w:endnote>
  <w:endnote w:type="continuationSeparator" w:id="0">
    <w:p w14:paraId="035F0256" w14:textId="77777777" w:rsidR="00556EA9" w:rsidRDefault="00556E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9E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5A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47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1F36E" w14:textId="77777777" w:rsidR="00556EA9" w:rsidRDefault="00556EA9" w:rsidP="009139A6">
      <w:r>
        <w:separator/>
      </w:r>
    </w:p>
  </w:footnote>
  <w:footnote w:type="continuationSeparator" w:id="0">
    <w:p w14:paraId="11DB0357" w14:textId="77777777" w:rsidR="00556EA9" w:rsidRDefault="00556E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67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9E4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69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A9"/>
    <w:rsid w:val="000666E0"/>
    <w:rsid w:val="002510B7"/>
    <w:rsid w:val="00556EA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8A781"/>
  <w15:chartTrackingRefBased/>
  <w15:docId w15:val="{477239BD-15B9-4AE8-8D72-B5F56AFA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2021-05-27T19:31:00Z</dcterms:created>
  <dcterms:modified xsi:type="dcterms:W3CDTF">2021-05-27T19:33:00Z</dcterms:modified>
</cp:coreProperties>
</file>